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1F026" w14:textId="77777777" w:rsidR="004F4955" w:rsidRDefault="004F4955" w:rsidP="004F4955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of the MILLE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fl.1409)</w:t>
      </w:r>
    </w:p>
    <w:p w14:paraId="0696B8CD" w14:textId="77777777" w:rsidR="004F4955" w:rsidRDefault="004F4955" w:rsidP="004F4955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F3C3F87" w14:textId="77777777" w:rsidR="004F4955" w:rsidRDefault="004F4955" w:rsidP="004F4955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55DFA95" w14:textId="77777777" w:rsidR="004F4955" w:rsidRDefault="004F4955" w:rsidP="004F4955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Jan.1409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Clerk(q.v.) were granted the subsidy and alnage of </w:t>
      </w:r>
      <w:proofErr w:type="gramStart"/>
      <w:r>
        <w:rPr>
          <w:rFonts w:ascii="Times New Roman" w:hAnsi="Times New Roman" w:cs="Times New Roman"/>
          <w:sz w:val="24"/>
          <w:szCs w:val="24"/>
        </w:rPr>
        <w:t>cloths</w:t>
      </w:r>
      <w:proofErr w:type="gramEnd"/>
    </w:p>
    <w:p w14:paraId="2162E61F" w14:textId="77777777" w:rsidR="004F4955" w:rsidRDefault="004F4955" w:rsidP="004F4955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sale in Northumberland and Newcastle-upon-Tyne for three years from </w:t>
      </w:r>
    </w:p>
    <w:p w14:paraId="6A22EB61" w14:textId="77777777" w:rsidR="004F4955" w:rsidRDefault="004F4955" w:rsidP="004F4955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 February next.   (C.F.R. 1405-13 p.138)</w:t>
      </w:r>
    </w:p>
    <w:p w14:paraId="58ACEA50" w14:textId="77777777" w:rsidR="004F4955" w:rsidRDefault="004F4955" w:rsidP="004F4955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CA5E57C" w14:textId="77777777" w:rsidR="004F4955" w:rsidRDefault="004F4955" w:rsidP="004F4955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361D1DE" w14:textId="77777777" w:rsidR="004F4955" w:rsidRDefault="004F4955" w:rsidP="004F4955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January 2022</w:t>
      </w:r>
    </w:p>
    <w:p w14:paraId="2F46B7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756BA" w14:textId="77777777" w:rsidR="004F4955" w:rsidRDefault="004F4955" w:rsidP="009139A6">
      <w:r>
        <w:separator/>
      </w:r>
    </w:p>
  </w:endnote>
  <w:endnote w:type="continuationSeparator" w:id="0">
    <w:p w14:paraId="036FFA05" w14:textId="77777777" w:rsidR="004F4955" w:rsidRDefault="004F49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359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382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28E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1D4D1" w14:textId="77777777" w:rsidR="004F4955" w:rsidRDefault="004F4955" w:rsidP="009139A6">
      <w:r>
        <w:separator/>
      </w:r>
    </w:p>
  </w:footnote>
  <w:footnote w:type="continuationSeparator" w:id="0">
    <w:p w14:paraId="71C4A654" w14:textId="77777777" w:rsidR="004F4955" w:rsidRDefault="004F49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F6D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03A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7FE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955"/>
    <w:rsid w:val="000666E0"/>
    <w:rsid w:val="002510B7"/>
    <w:rsid w:val="004F495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4E7E1"/>
  <w15:chartTrackingRefBased/>
  <w15:docId w15:val="{197C70B5-E800-4573-A1AD-550DE27D6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95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2023-06-22T20:37:00Z</dcterms:created>
  <dcterms:modified xsi:type="dcterms:W3CDTF">2023-06-22T20:38:00Z</dcterms:modified>
</cp:coreProperties>
</file>